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5cd02ff" w14:textId="5cd02ff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BE4580">
        <w:t>29</w:t>
      </w:r>
      <w:r w:rsidR="006A44D1">
        <w:t>. srpnja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3D1A88" w:rsidR="00BE4580">
        <w:t>HLADNJAČA BENKOVAC d.o.o., Benkovac, Benkovačke bojne 17, OIB: 02179216890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  <w:r w:rsidR="006A44D1">
        <w:t xml:space="preserve">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BE4580">
      <w:pPr>
        <w:jc w:val="both"/>
      </w:pPr>
      <w:r>
        <w:t>Kristina Njegovan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BE4580">
        <w:t>9</w:t>
      </w:r>
      <w:r w:rsidR="006A44D1">
        <w:t>,30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632F3B"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>za dužnika:</w:t>
      </w:r>
      <w:r w:rsidR="006C7981">
        <w:t xml:space="preserve"> nitko, uredno pozvan</w:t>
      </w:r>
    </w:p>
    <w:p w:rsidR="00632F3B" w:rsidP="002E5E38" w:rsidRDefault="00632F3B">
      <w:pPr>
        <w:jc w:val="both"/>
      </w:pPr>
    </w:p>
    <w:p w:rsidR="006C7981" w:rsidP="002E5E38" w:rsidRDefault="006C7981">
      <w:pPr>
        <w:jc w:val="both"/>
      </w:pPr>
      <w:r>
        <w:t xml:space="preserve">Utvrđuje se da je dana 28. srpnja 2020. u spis predmeta zaprimljen podnesak </w:t>
      </w:r>
      <w:proofErr w:type="spellStart"/>
      <w:r>
        <w:t>zz</w:t>
      </w:r>
      <w:proofErr w:type="spellEnd"/>
      <w:r>
        <w:t xml:space="preserve"> dužnika, kojim isti navodi kako nije u mogućnosti pristupiti današnjem ročištu jer isti da ima povišenu tjelesnu tem</w:t>
      </w:r>
      <w:r w:rsidR="008953C1">
        <w:t xml:space="preserve">peraturu, pa slijedom navedenog predlaže zakazati novi termin ročišta. </w:t>
      </w:r>
    </w:p>
    <w:p w:rsidR="006C7981" w:rsidP="002E5E38" w:rsidRDefault="006C7981">
      <w:pPr>
        <w:jc w:val="both"/>
      </w:pPr>
    </w:p>
    <w:p w:rsidRPr="00A75398" w:rsidR="006C7981" w:rsidP="006C7981" w:rsidRDefault="006C7981">
      <w:pPr>
        <w:jc w:val="both"/>
      </w:pPr>
      <w:r w:rsidRPr="00A75398">
        <w:t xml:space="preserve">Sud donosi </w:t>
      </w: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jc w:val="center"/>
      </w:pPr>
      <w:r w:rsidRPr="00A75398">
        <w:t xml:space="preserve">r j e š e nj e </w:t>
      </w:r>
    </w:p>
    <w:p w:rsidRPr="00A75398" w:rsidR="006C7981" w:rsidP="006C7981" w:rsidRDefault="006C7981">
      <w:pPr>
        <w:jc w:val="center"/>
      </w:pPr>
    </w:p>
    <w:p w:rsidRPr="00A75398" w:rsidR="006C7981" w:rsidP="006C7981" w:rsidRDefault="006C7981">
      <w:pPr>
        <w:jc w:val="both"/>
      </w:pPr>
      <w:r>
        <w:t xml:space="preserve">Današnje ročište se odgađa, a sljedeće se zakazuje za dan </w:t>
      </w:r>
      <w:r w:rsidR="008953C1">
        <w:t>3. rujna</w:t>
      </w:r>
      <w:r>
        <w:t xml:space="preserve"> 2020. u </w:t>
      </w:r>
      <w:r w:rsidR="008953C1">
        <w:t>8</w:t>
      </w:r>
      <w:r>
        <w:t>,</w:t>
      </w:r>
      <w:r w:rsidR="008953C1">
        <w:t>45</w:t>
      </w:r>
      <w:r>
        <w:t xml:space="preserve"> sati, sudnica 14/I, na koje ročište će se stranke pozvati dostavom ovog ročišnog zapisnika. </w:t>
      </w: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jc w:val="center"/>
      </w:pPr>
      <w:r w:rsidRPr="00A75398">
        <w:t xml:space="preserve">Dovršeno u </w:t>
      </w:r>
      <w:r w:rsidR="008953C1">
        <w:t>9</w:t>
      </w:r>
      <w:r>
        <w:t>,</w:t>
      </w:r>
      <w:r w:rsidR="008953C1">
        <w:t>35</w:t>
      </w:r>
      <w:r w:rsidRPr="00A75398">
        <w:t xml:space="preserve"> sati.</w:t>
      </w:r>
    </w:p>
    <w:p w:rsidRPr="00A75398" w:rsidR="006C7981" w:rsidP="006C7981" w:rsidRDefault="006C7981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jc w:val="both"/>
      </w:pPr>
    </w:p>
    <w:p w:rsidRPr="00A75398" w:rsidR="006C7981" w:rsidP="006C7981" w:rsidRDefault="006C7981">
      <w:pPr>
        <w:ind w:left="2832" w:firstLine="708"/>
      </w:pPr>
    </w:p>
    <w:p w:rsidR="006C7981" w:rsidP="006C7981" w:rsidRDefault="006C7981">
      <w:pPr>
        <w:ind w:left="2832" w:firstLine="708"/>
        <w:jc w:val="both"/>
      </w:pPr>
      <w:r w:rsidRPr="00A75398">
        <w:t>Zapisničar</w:t>
      </w:r>
      <w:r w:rsidRPr="00A75398">
        <w:tab/>
      </w:r>
    </w:p>
    <w:p w:rsidR="006C7981" w:rsidP="006C7981" w:rsidRDefault="006C7981">
      <w:pPr>
        <w:jc w:val="both"/>
      </w:pPr>
    </w:p>
    <w:sectPr w:rsidR="006C7981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6C7981">
      <w:t>173/2020-15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6C7981">
      <w:t>173/2020-15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3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4226"/>
    <w:rsid w:val="00035BB6"/>
    <w:rsid w:val="000372CF"/>
    <w:rsid w:val="0004160B"/>
    <w:rsid w:val="0004260D"/>
    <w:rsid w:val="000440B6"/>
    <w:rsid w:val="000451F4"/>
    <w:rsid w:val="00046BB1"/>
    <w:rsid w:val="00053C9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B70FE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97885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36E4C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43C2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368DD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44D1"/>
    <w:rsid w:val="006B4042"/>
    <w:rsid w:val="006B5307"/>
    <w:rsid w:val="006B73E8"/>
    <w:rsid w:val="006C7981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1F1F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953C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4580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3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0342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42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42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42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42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4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srpnja 2020.</izvorni_sadrzaj>
    <derivirana_varijabla naziv="DomainObject.StvarniPocetakDatum_1">29. srpnja 2020.</derivirana_varijabla>
  </DomainObject.StvarniPocetakDatum>
  <DomainObject.StvarniZavrsetakDatum>
    <izvorni_sadrzaj>29. srpnja 2020.</izvorni_sadrzaj>
    <derivirana_varijabla naziv="DomainObject.StvarniZavrsetakDatum_1">29. srpnja 2020.</derivirana_varijabla>
  </DomainObject.StvarniZavrsetakDatum>
  <DomainObject.PlaniraniZavrsetakDatum>
    <izvorni_sadrzaj>29. srpnja 2020.</izvorni_sadrzaj>
    <derivirana_varijabla naziv="DomainObject.PlaniraniZavrsetakDatum_1">29. srpnja 2020.</derivirana_varijabla>
  </DomainObject.PlaniraniZavrsetakDatum>
  <DomainObject.PlaniraniPocetakDatum>
    <izvorni_sadrzaj>29. srpnja 2020.</izvorni_sadrzaj>
    <derivirana_varijabla naziv="DomainObject.PlaniraniPocetakDatum_1">29. srpnja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srpnja 2020.</izvorni_sadrzaj>
    <derivirana_varijabla naziv="DomainObject.Zapisnik.DatumKreiranja_1">29.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St-173/2020-8</izvorni_sadrzaj>
    <derivirana_varijabla naziv="DomainObject.Zapisnik.Oznaka_1">St-173/2020-8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2020.</izvorni_sadrzaj>
    <derivirana_varijabla naziv="DomainObject.Predmet.DatumOsnivanja_1">8.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St-173/2020</izvorni_sadrzaj>
    <derivirana_varijabla naziv="DomainObject.Predmet.OznakaBroj_1">St-173/2020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HLADNJAČA BENKOVAC d.o.o. zastupanog po punomoćniku Mate Pavlović</izvorni_sadrzaj>
    <derivirana_varijabla naziv="DomainObject.Predmet.ProtustrankaFormated_1">  HLADNJAČA BENKOVAC d.o.o. zastupanog po punomoćniku Mate Pavlović</derivirana_varijabla>
  </DomainObject.Predmet.ProtustrankaFormated>
  <DomainObject.Predmet.ProtustrankaFormatedOIB>
    <izvorni_sadrzaj>  HLADNJAČA BENKOVAC d.o.o., OIB 02179216890 zastupanog po punomoćniku Mate Pavlović</izvorni_sadrzaj>
    <derivirana_varijabla naziv="DomainObject.Predmet.ProtustrankaFormatedOIB_1">  HLADNJAČA BENKOVAC d.o.o., OIB 02179216890 zastupanog po punomoćniku Mate Pavlović</derivirana_varijabla>
  </DomainObject.Predmet.ProtustrankaFormatedOIB>
  <DomainObject.Predmet.ProtustrankaFormatedWithAdress>
    <izvorni_sadrzaj> HLADNJAČA BENKOVAC d.o.o., Benkovačke bojne 17, 23420 Benkovac zastupanog po punomoćniku Mate Pavlović</izvorni_sadrzaj>
    <derivirana_varijabla naziv="DomainObject.Predmet.ProtustrankaFormatedWithAdress_1"> HLADNJAČA BENKOVAC d.o.o., Benkovačke bojne 17, 23420 Benkovac zastupanog po punomoćniku Mate Pavlović</derivirana_varijabla>
  </DomainObject.Predmet.ProtustrankaFormatedWithAdress>
  <DomainObject.Predmet.ProtustrankaFormatedWithAdressOIB>
    <izvorni_sadrzaj> HLADNJAČA BENKOVAC d.o.o., OIB 02179216890, Benkovačke bojne 17, 23420 Benkovac zastupanog po punomoćniku Mate Pavlović</izvorni_sadrzaj>
    <derivirana_varijabla naziv="DomainObject.Predmet.ProtustrankaFormatedWithAdressOIB_1"> HLADNJAČA BENKOVAC d.o.o., OIB 02179216890, Benkovačke bojne 17, 23420 Benkovac zastupanog po punomoćniku Mate Pavlović</derivirana_varijabla>
  </DomainObject.Predmet.ProtustrankaFormatedWithAdressOIB>
  <DomainObject.Predmet.ProtustrankaWithAdress>
    <izvorni_sadrzaj>HLADNJAČA BENKOVAC d.o.o. Benkovačke bojne 17, 23420 Benkovac</izvorni_sadrzaj>
    <derivirana_varijabla naziv="DomainObject.Predmet.ProtustrankaWithAdress_1">HLADNJAČA BENKOVAC d.o.o. Benkovačke bojne 17, 23420 Benkovac</derivirana_varijabla>
  </DomainObject.Predmet.ProtustrankaWithAdress>
  <DomainObject.Predmet.ProtustrankaWithAdressOIB>
    <izvorni_sadrzaj>HLADNJAČA BENKOVAC d.o.o., OIB 02179216890, Benkovačke bojne 17, 23420 Benkovac</izvorni_sadrzaj>
    <derivirana_varijabla naziv="DomainObject.Predmet.ProtustrankaWithAdressOIB_1">HLADNJAČA BENKOVAC d.o.o., OIB 02179216890, Benkovačke bojne 17, 23420 Benkovac</derivirana_varijabla>
  </DomainObject.Predmet.ProtustrankaWithAdressOIB>
  <DomainObject.Predmet.ProtustrankaNazivFormated>
    <izvorni_sadrzaj>HLADNJAČA BENKOVAC d.o.o.</izvorni_sadrzaj>
    <derivirana_varijabla naziv="DomainObject.Predmet.ProtustrankaNazivFormated_1">HLADNJAČA BENKOVAC d.o.o.</derivirana_varijabla>
  </DomainObject.Predmet.ProtustrankaNazivFormated>
  <DomainObject.Predmet.ProtustrankaNazivFormatedOIB>
    <izvorni_sadrzaj>HLADNJAČA BENKOVAC d.o.o., OIB 02179216890</izvorni_sadrzaj>
    <derivirana_varijabla naziv="DomainObject.Predmet.ProtustrankaNazivFormatedOIB_1">HLADNJAČA BENKOVAC d.o.o., OIB 02179216890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HLADNJAČA BENKOVAC d.o.o. zastupanog po punomoćniku Mate Pavlović</item>
    </izvorni_sadrzaj>
    <derivirana_varijabla naziv="DomainObject.Predmet.ProtuStrankaListFormated_1">
      <item>HLADNJAČA BENKOVAC d.o.o. zastupanog po punomoćniku Mate Pavlović</item>
    </derivirana_varijabla>
  </DomainObject.Predmet.ProtuStrankaListFormated>
  <DomainObject.Predmet.ProtuStrankaListFormatedOIB>
    <izvorni_sadrzaj>
      <item>HLADNJAČA BENKOVAC d.o.o., OIB 02179216890 zastupanog po punomoćniku Mate Pavlović</item>
    </izvorni_sadrzaj>
    <derivirana_varijabla naziv="DomainObject.Predmet.ProtuStrankaListFormatedOIB_1">
      <item>HLADNJAČA BENKOVAC d.o.o., OIB 02179216890 zastupanog po punomoćniku Mate Pavlović</item>
    </derivirana_varijabla>
  </DomainObject.Predmet.ProtuStrankaListFormatedOIB>
  <DomainObject.Predmet.ProtuStrankaListFormatedWithAdress>
    <izvorni_sadrzaj>
      <item>HLADNJAČA BENKOVAC d.o.o., Benkovačke bojne 17, 23420 Benkovac zastupanog po punomoćniku Mate Pavlović</item>
    </izvorni_sadrzaj>
    <derivirana_varijabla naziv="DomainObject.Predmet.ProtuStrankaListFormatedWithAdress_1">
      <item>HLADNJAČA BENKOVAC d.o.o., Benkovačke bojne 17, 23420 Benkovac zastupanog po punomoćniku Mate Pavlović</item>
    </derivirana_varijabla>
  </DomainObject.Predmet.ProtuStrankaListFormatedWithAdress>
  <DomainObject.Predmet.ProtuStrankaListFormatedWithAdressOIB>
    <izvorni_sadrzaj>
      <item>HLADNJAČA BENKOVAC d.o.o., OIB 02179216890, Benkovačke bojne 17, 23420 Benkovac zastupanog po punomoćniku Mate Pavlović</item>
    </izvorni_sadrzaj>
    <derivirana_varijabla naziv="DomainObject.Predmet.ProtuStrankaListFormatedWithAdressOIB_1">
      <item>HLADNJAČA BENKOVAC d.o.o., OIB 02179216890, Benkovačke bojne 17, 23420 Benkovac zastupanog po punomoćniku Mate Pavlović</item>
    </derivirana_varijabla>
  </DomainObject.Predmet.ProtuStrankaListFormatedWithAdressOIB>
  <DomainObject.Predmet.ProtuStrankaListNazivFormated>
    <izvorni_sadrzaj>
      <item>HLADNJAČA BENKOVAC d.o.o.</item>
    </izvorni_sadrzaj>
    <derivirana_varijabla naziv="DomainObject.Predmet.ProtuStrankaListNazivFormated_1">
      <item>HLADNJAČA BENKOVAC d.o.o.</item>
    </derivirana_varijabla>
  </DomainObject.Predmet.ProtuStrankaListNazivFormated>
  <DomainObject.Predmet.ProtuStrankaListNazivFormatedOIB>
    <izvorni_sadrzaj>
      <item>HLADNJAČA BENKOVAC d.o.o., OIB 02179216890</item>
    </izvorni_sadrzaj>
    <derivirana_varijabla naziv="DomainObject.Predmet.ProtuStrankaListNazivFormatedOIB_1">
      <item>HLADNJAČA BENKOVAC d.o.o., OIB 02179216890</item>
    </derivirana_varijabla>
  </DomainObject.Predmet.ProtuStrankaListNazivFormatedOIB>
  <DomainObject.Predmet.OstaliListFormated>
    <izvorni_sadrzaj>
      <item>Mate Pavlović punomoćnik sudionika u postupku HLADNJAČA BENKOVAC d.o.o.</item>
    </izvorni_sadrzaj>
    <derivirana_varijabla naziv="DomainObject.Predmet.OstaliListFormated_1">
      <item>Mate Pavlović punomoćnik sudionika u postupku HLADNJAČA BENKOVAC d.o.o.</item>
    </derivirana_varijabla>
  </DomainObject.Predmet.OstaliListFormated>
  <DomainObject.Predmet.OstaliListFormatedOIB>
    <izvorni_sadrzaj>
      <item>Mate Pavlović, OIB 89461046457 punomoćnik sudionika u postupku HLADNJAČA BENKOVAC d.o.o.</item>
    </izvorni_sadrzaj>
    <derivirana_varijabla naziv="DomainObject.Predmet.OstaliListFormatedOIB_1">
      <item>Mate Pavlović, OIB 89461046457 punomoćnik sudionika u postupku HLADNJAČA BENKOVAC d.o.o.</item>
    </derivirana_varijabla>
  </DomainObject.Predmet.OstaliListFormatedOIB>
  <DomainObject.Predmet.OstaliListFormatedWithAdress>
    <izvorni_sadrzaj>
      <item>Mate Pavlović, Korlat 200, 23420 Korlat punomoćnik sudionika u postupku HLADNJAČA BENKOVAC d.o.o.</item>
    </izvorni_sadrzaj>
    <derivirana_varijabla naziv="DomainObject.Predmet.OstaliListFormatedWithAdress_1">
      <item>Mate Pavlović, Korlat 200, 23420 Korlat punomoćnik sudionika u postupku HLADNJAČA BENKOVAC d.o.o.</item>
    </derivirana_varijabla>
  </DomainObject.Predmet.OstaliListFormatedWithAdress>
  <DomainObject.Predmet.OstaliListFormatedWithAdressOIB>
    <izvorni_sadrzaj>
      <item>Mate Pavlović, OIB 89461046457, Korlat 200, 23420 Korlat punomoćnik sudionika u postupku HLADNJAČA BENKOVAC d.o.o.</item>
    </izvorni_sadrzaj>
    <derivirana_varijabla naziv="DomainObject.Predmet.OstaliListFormatedWithAdressOIB_1">
      <item>Mate Pavlović, OIB 89461046457, Korlat 200, 23420 Korlat punomoćnik sudionika u postupku HLADNJAČA BENKOVAC d.o.o.</item>
    </derivirana_varijabla>
  </DomainObject.Predmet.OstaliListFormatedWithAdressOIB>
  <DomainObject.Predmet.OstaliListNazivFormated>
    <izvorni_sadrzaj>
      <item>Mate Pavlović</item>
    </izvorni_sadrzaj>
    <derivirana_varijabla naziv="DomainObject.Predmet.OstaliListNazivFormated_1">
      <item>Mate Pavlović</item>
    </derivirana_varijabla>
  </DomainObject.Predmet.OstaliListNazivFormated>
  <DomainObject.Predmet.OstaliListNazivFormatedOIB>
    <izvorni_sadrzaj>
      <item>Mate Pavlović, OIB 89461046457</item>
    </izvorni_sadrzaj>
    <derivirana_varijabla naziv="DomainObject.Predmet.OstaliListNazivFormatedOIB_1">
      <item>Mate Pavlović, OIB 89461046457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2020.</izvorni_sadrzaj>
    <derivirana_varijabla naziv="DomainObject.Datum_1">29. srpnja 2020.</derivirana_varijabla>
  </DomainObject.Datum>
  <DomainObject.PoslovniBrojDokumenta>
    <izvorni_sadrzaj>St-173/2020-8</izvorni_sadrzaj>
    <derivirana_varijabla naziv="DomainObject.PoslovniBrojDokumenta_1">St-173/2020-8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HLADNJAČA BENKOVAC d.o.o.</izvorni_sadrzaj>
    <derivirana_varijabla naziv="DomainObject.Predmet.ProtustrankaIDrugi_1">HLADNJAČA BENKOVAC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HLADNJAČA BENKOVAC d.o.o., OIB 02179216890, Benkovačke bojne 17, 23420 Benkovac</izvorni_sadrzaj>
    <derivirana_varijabla naziv="DomainObject.Predmet.ProtustrankaIDrugiAdressOIB_1">HLADNJAČA BENKOVAC d.o.o., OIB 02179216890, Benkovačke bojne 17,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HLADNJAČA BENKOVAC d.o.o.</item>
      <item>Financijska agencija</item>
      <item>Mate Pavlović</item>
    </izvorni_sadrzaj>
    <derivirana_varijabla naziv="DomainObject.Predmet.SudioniciListNaziv_1">
      <item>HLADNJAČA BENKOVAC d.o.o.</item>
      <item>Financijska agencija</item>
      <item>Mate Pavlović</item>
    </derivirana_varijabla>
  </DomainObject.Predmet.SudioniciListNaziv>
  <DomainObject.Predmet.SudioniciListAdressOIB>
    <izvorni_sadrzaj>
      <item>HLADNJAČA BENKOVAC d.o.o., OIB 02179216890, Benkovačke bojne 17,23420 Benkovac</item>
      <item>Financijska agencija, OIB 85821130368, IVANA DANILA 4,23000 Zadar</item>
      <item>Mate Pavlović, OIB 89461046457, Korlat 200,23420 Korlat</item>
    </izvorni_sadrzaj>
    <derivirana_varijabla naziv="DomainObject.Predmet.SudioniciListAdressOIB_1">
      <item>HLADNJAČA BENKOVAC d.o.o., OIB 02179216890, Benkovačke bojne 17,23420 Benkovac</item>
      <item>Financijska agencija, OIB 85821130368, IVANA DANILA 4,23000 Zadar</item>
      <item>Mate Pavlović, OIB 89461046457, Korlat 200,23420 Korlat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02179216890</item>
      <item>, OIB 85821130368</item>
      <item>, OIB 89461046457</item>
    </izvorni_sadrzaj>
    <derivirana_varijabla naziv="DomainObject.Predmet.SudioniciListNazivOIB_1">
      <item>, OIB 02179216890</item>
      <item>, OIB 85821130368</item>
      <item>, OIB 89461046457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B9BB0-D351-45C3-9CBD-D31AA6F685B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162</properties:Words>
  <properties:Characters>855</properties:Characters>
  <properties:Lines>37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2020-07-28T06:00:00Z</dcterms:created>
  <dc:creator>Ardena Bajlo</dc:creator>
  <cp:lastModifiedBy>Kristina Njegovan</cp:lastModifiedBy>
  <cp:lastPrinted>2020-07-29T07:33:00Z</cp:lastPrinted>
  <dcterms:modified xmlns:xsi="http://www.w3.org/2001/XMLSchema-instance" xsi:type="dcterms:W3CDTF">2020-07-29T08:05:00Z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St-173/2020-8 / Zapisnik - Ročište radi izjašnjenja o prijedlogu za otvaranje steč.post (St-173-20 - HLADNJAČA BENKOVAC d.o.o., 29.7.2020..docx)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